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SW-Pflege der IT-Systeme zum Ausweis-, Zutritts- und Identitätsmanagement im ZDF (IAM)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ZDF-127-OV-26-009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SW-Pflege der IT-Systeme zum Ausweis-, Zutritts- und Identitätsmanagement im ZDF (IAM)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